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HORN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Potter Heigham, Norfolk. Weaver.</w:t>
      </w: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Ludham(q.v.), Walter Shipdam(q.v.) and Richard Baxter of</w:t>
      </w: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Martham(q.v.) brought a plaint of debt against him John Skuttyng</w:t>
      </w: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Potter Heigham(q.v.) and Edmund Clerk of Potter Heigham(q.v.).</w:t>
      </w: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DF4" w:rsidRDefault="00BC0DF4" w:rsidP="00BC0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DF4" w:rsidRDefault="00BC0DF4" w:rsidP="00564E3C">
      <w:pPr>
        <w:spacing w:after="0" w:line="240" w:lineRule="auto"/>
      </w:pPr>
      <w:r>
        <w:separator/>
      </w:r>
    </w:p>
  </w:endnote>
  <w:endnote w:type="continuationSeparator" w:id="0">
    <w:p w:rsidR="00BC0DF4" w:rsidRDefault="00BC0D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0DF4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DF4" w:rsidRDefault="00BC0DF4" w:rsidP="00564E3C">
      <w:pPr>
        <w:spacing w:after="0" w:line="240" w:lineRule="auto"/>
      </w:pPr>
      <w:r>
        <w:separator/>
      </w:r>
    </w:p>
  </w:footnote>
  <w:footnote w:type="continuationSeparator" w:id="0">
    <w:p w:rsidR="00BC0DF4" w:rsidRDefault="00BC0D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F4"/>
    <w:rsid w:val="00372DC6"/>
    <w:rsid w:val="00564E3C"/>
    <w:rsid w:val="0064591D"/>
    <w:rsid w:val="00BC0DF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02CFF2-A164-418A-881D-866FFFBF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C0D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2015-11-02T20:45:00Z</dcterms:created>
  <dcterms:modified xsi:type="dcterms:W3CDTF">2015-11-02T20:45:00Z</dcterms:modified>
</cp:coreProperties>
</file>